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2EEA0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MEDROSE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fl.1400)</w:t>
      </w:r>
    </w:p>
    <w:p w14:paraId="4D493881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Apprentice mercer.</w:t>
      </w:r>
    </w:p>
    <w:p w14:paraId="0D09988A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</w:p>
    <w:p w14:paraId="442D9A48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</w:p>
    <w:p w14:paraId="2484A62F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1400</w:t>
      </w:r>
      <w:r>
        <w:rPr>
          <w:rFonts w:eastAsia="Times New Roman" w:cs="Times New Roman"/>
          <w:szCs w:val="24"/>
        </w:rPr>
        <w:tab/>
        <w:t xml:space="preserve">He became apprenticed to John </w:t>
      </w:r>
      <w:proofErr w:type="spellStart"/>
      <w:r>
        <w:rPr>
          <w:rFonts w:eastAsia="Times New Roman" w:cs="Times New Roman"/>
          <w:szCs w:val="24"/>
        </w:rPr>
        <w:t>Wodcole</w:t>
      </w:r>
      <w:proofErr w:type="spellEnd"/>
      <w:r>
        <w:rPr>
          <w:rFonts w:eastAsia="Times New Roman" w:cs="Times New Roman"/>
          <w:szCs w:val="24"/>
        </w:rPr>
        <w:t xml:space="preserve"> of London, mercer(q.v.).</w:t>
      </w:r>
    </w:p>
    <w:p w14:paraId="0FE80D61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 </w:t>
      </w:r>
      <w:hyperlink r:id="rId6" w:history="1">
        <w:r w:rsidRPr="000B7057">
          <w:rPr>
            <w:rStyle w:val="Hyperlink"/>
            <w:rFonts w:eastAsia="Times New Roman" w:cs="Times New Roman"/>
            <w:szCs w:val="24"/>
          </w:rPr>
          <w:t>www.londonroll.org</w:t>
        </w:r>
      </w:hyperlink>
      <w:r>
        <w:rPr>
          <w:rFonts w:eastAsia="Times New Roman" w:cs="Times New Roman"/>
          <w:szCs w:val="24"/>
        </w:rPr>
        <w:t xml:space="preserve"> )</w:t>
      </w:r>
    </w:p>
    <w:p w14:paraId="5455ED79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</w:p>
    <w:p w14:paraId="7F840D60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</w:p>
    <w:p w14:paraId="08021497" w14:textId="77777777" w:rsidR="00533CC2" w:rsidRDefault="00533CC2" w:rsidP="00533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October 2024</w:t>
      </w:r>
    </w:p>
    <w:p w14:paraId="50D207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C386E" w14:textId="77777777" w:rsidR="00533CC2" w:rsidRDefault="00533CC2" w:rsidP="009139A6">
      <w:r>
        <w:separator/>
      </w:r>
    </w:p>
  </w:endnote>
  <w:endnote w:type="continuationSeparator" w:id="0">
    <w:p w14:paraId="1E477E29" w14:textId="77777777" w:rsidR="00533CC2" w:rsidRDefault="00533C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4E2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B59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BDE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774FC" w14:textId="77777777" w:rsidR="00533CC2" w:rsidRDefault="00533CC2" w:rsidP="009139A6">
      <w:r>
        <w:separator/>
      </w:r>
    </w:p>
  </w:footnote>
  <w:footnote w:type="continuationSeparator" w:id="0">
    <w:p w14:paraId="1E11AECD" w14:textId="77777777" w:rsidR="00533CC2" w:rsidRDefault="00533C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262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D27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71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C2"/>
    <w:rsid w:val="000666E0"/>
    <w:rsid w:val="002510B7"/>
    <w:rsid w:val="00270799"/>
    <w:rsid w:val="00426115"/>
    <w:rsid w:val="00533CC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28DD"/>
  <w15:chartTrackingRefBased/>
  <w15:docId w15:val="{9FB4D053-C50D-4A74-8BEE-002DB41B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3C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2024-10-22T10:16:00Z</dcterms:created>
  <dcterms:modified xsi:type="dcterms:W3CDTF">2024-10-22T10:17:00Z</dcterms:modified>
</cp:coreProperties>
</file>